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CB9" w:rsidRDefault="001F3CB9" w:rsidP="001F3C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PLUMPTON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1F3CB9" w:rsidRDefault="001F3CB9" w:rsidP="001F3C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1F3CB9" w:rsidRDefault="001F3CB9" w:rsidP="001F3C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3CB9" w:rsidRDefault="001F3CB9" w:rsidP="001F3C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3CB9" w:rsidRDefault="001F3CB9" w:rsidP="001F3C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Bishop’s Palace, Exeter, by the </w:t>
      </w:r>
    </w:p>
    <w:p w:rsidR="001F3CB9" w:rsidRDefault="001F3CB9" w:rsidP="001F3C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Bishop.</w:t>
      </w:r>
    </w:p>
    <w:p w:rsidR="001F3CB9" w:rsidRDefault="001F3CB9" w:rsidP="001F3C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pp.105-6)</w:t>
      </w:r>
    </w:p>
    <w:p w:rsidR="001F3CB9" w:rsidRDefault="001F3CB9" w:rsidP="001F3C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3CB9" w:rsidRDefault="001F3CB9" w:rsidP="001F3C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3CB9" w:rsidRPr="00D74567" w:rsidRDefault="001F3CB9" w:rsidP="001F3C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2016</w:t>
      </w:r>
    </w:p>
    <w:p w:rsidR="006B2F86" w:rsidRPr="001F3CB9" w:rsidRDefault="001F3C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1F3C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CB9" w:rsidRDefault="001F3CB9" w:rsidP="00E71FC3">
      <w:pPr>
        <w:spacing w:after="0" w:line="240" w:lineRule="auto"/>
      </w:pPr>
      <w:r>
        <w:separator/>
      </w:r>
    </w:p>
  </w:endnote>
  <w:endnote w:type="continuationSeparator" w:id="0">
    <w:p w:rsidR="001F3CB9" w:rsidRDefault="001F3C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CB9" w:rsidRDefault="001F3CB9" w:rsidP="00E71FC3">
      <w:pPr>
        <w:spacing w:after="0" w:line="240" w:lineRule="auto"/>
      </w:pPr>
      <w:r>
        <w:separator/>
      </w:r>
    </w:p>
  </w:footnote>
  <w:footnote w:type="continuationSeparator" w:id="0">
    <w:p w:rsidR="001F3CB9" w:rsidRDefault="001F3C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B9"/>
    <w:rsid w:val="001F3CB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BBC70"/>
  <w15:chartTrackingRefBased/>
  <w15:docId w15:val="{4C3E7C4C-8CE2-474E-9FC3-5367E95FD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2016-04-08T13:37:00Z</dcterms:created>
  <dcterms:modified xsi:type="dcterms:W3CDTF">2016-04-08T13:38:00Z</dcterms:modified>
</cp:coreProperties>
</file>